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microsoft.com/office/2006/relationships/ui/extensibility" Target="/customUI/customUI.xml" Id="R12f3809c841a423b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7E3" w:rsidRDefault="00E027E3"/>
    <w:sectPr w:rsidR="00E027E3" w:rsidSect="00E02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compat/>
  <w:rsids>
    <w:rsidRoot w:val="00FE714E"/>
    <w:rsid w:val="000C3B33"/>
    <w:rsid w:val="00296502"/>
    <w:rsid w:val="003D613E"/>
    <w:rsid w:val="00E027E3"/>
    <w:rsid w:val="00E04FC6"/>
    <w:rsid w:val="00FE7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7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anna%20Puls\AppData\Roaming\Microsoft\Templates\RibbonBas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 startFromScratch="false">
    <tabs>
      <!-- Enter your first tab here -->
      <tab id="rxtabDemo" label="Demo" insertBeforeMso="TabHome">
        <group id="rxgrpDemo" label="Demo">
          <comboBox idMso="Font"/>
          <comboBox idMso="FontSize"/>
        </group>
      </tab>
    </tabs>
  </ribbon>
</customUI>
</file>

<file path=docProps/app.xml><?xml version="1.0" encoding="utf-8"?>
<Properties xmlns="http://schemas.openxmlformats.org/officeDocument/2006/extended-properties" xmlns:vt="http://schemas.openxmlformats.org/officeDocument/2006/docPropsVTypes">
  <Template>RibbonBase.dotm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>Deanna's Family Childcare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Deanna Puls</dc:creator>
  <cp:lastModifiedBy>Deanna Puls</cp:lastModifiedBy>
  <cp:revision>1</cp:revision>
  <dcterms:created xsi:type="dcterms:W3CDTF">2007-05-23T03:23:00Z</dcterms:created>
  <dcterms:modified xsi:type="dcterms:W3CDTF">2007-05-23T03:24:00Z</dcterms:modified>
</cp:coreProperties>
</file>